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76A2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RUSSELL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FB7E49D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2CCA4AFB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</w:p>
    <w:p w14:paraId="67AB40E5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</w:p>
    <w:p w14:paraId="2FE5767F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Son of Anne Russell of Water Newton, Huntingdonshire, widow.</w:t>
      </w:r>
    </w:p>
    <w:p w14:paraId="10FFAFCB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C07C76D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</w:p>
    <w:p w14:paraId="117A81C8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</w:p>
    <w:p w14:paraId="23D19FB0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and William Staverton of Daventry, Northamptonshire(q.v.), made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3BE7E819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John Colyns of London, mercer(q.v.).   (ibid.)</w:t>
      </w:r>
    </w:p>
    <w:p w14:paraId="4ABFD3A9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</w:p>
    <w:p w14:paraId="3C27C64C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</w:p>
    <w:p w14:paraId="5CEF2B86" w14:textId="77777777" w:rsidR="003709AB" w:rsidRDefault="003709AB" w:rsidP="003709A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January 2024</w:t>
      </w:r>
    </w:p>
    <w:p w14:paraId="0C21DC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1727" w14:textId="77777777" w:rsidR="003709AB" w:rsidRDefault="003709AB" w:rsidP="009139A6">
      <w:r>
        <w:separator/>
      </w:r>
    </w:p>
  </w:endnote>
  <w:endnote w:type="continuationSeparator" w:id="0">
    <w:p w14:paraId="75D2F98A" w14:textId="77777777" w:rsidR="003709AB" w:rsidRDefault="003709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560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A1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7F4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0F2C" w14:textId="77777777" w:rsidR="003709AB" w:rsidRDefault="003709AB" w:rsidP="009139A6">
      <w:r>
        <w:separator/>
      </w:r>
    </w:p>
  </w:footnote>
  <w:footnote w:type="continuationSeparator" w:id="0">
    <w:p w14:paraId="23099438" w14:textId="77777777" w:rsidR="003709AB" w:rsidRDefault="003709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57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CE2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14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9AB"/>
    <w:rsid w:val="000666E0"/>
    <w:rsid w:val="002510B7"/>
    <w:rsid w:val="00270799"/>
    <w:rsid w:val="003709A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4B566"/>
  <w15:chartTrackingRefBased/>
  <w15:docId w15:val="{0E962218-C82A-4A2E-8515-E32D8C1D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09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2024-03-11T21:58:00Z</dcterms:created>
  <dcterms:modified xsi:type="dcterms:W3CDTF">2024-03-11T21:58:00Z</dcterms:modified>
</cp:coreProperties>
</file>